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1E53" w14:textId="77777777" w:rsidR="00A61FA0" w:rsidRDefault="00A61FA0" w:rsidP="00A61FA0">
      <w:pPr>
        <w:pStyle w:val="NoSpacing"/>
      </w:pPr>
      <w:r>
        <w:rPr>
          <w:rFonts w:eastAsia="Times New Roman"/>
          <w:u w:val="single"/>
        </w:rPr>
        <w:t>John BOSTON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</w:t>
      </w:r>
      <w:r>
        <w:t>(</w:t>
      </w:r>
      <w:proofErr w:type="gramEnd"/>
      <w:r>
        <w:t>fl.1422)</w:t>
      </w:r>
    </w:p>
    <w:p w14:paraId="3623214E" w14:textId="77777777" w:rsidR="00A61FA0" w:rsidRDefault="00A61FA0" w:rsidP="00A61FA0">
      <w:pPr>
        <w:pStyle w:val="NoSpacing"/>
      </w:pPr>
      <w:r>
        <w:t>of Castle Baynard Ward, London.</w:t>
      </w:r>
    </w:p>
    <w:p w14:paraId="7CC18E4A" w14:textId="77777777" w:rsidR="00A61FA0" w:rsidRDefault="00A61FA0" w:rsidP="00A61FA0">
      <w:pPr>
        <w:pStyle w:val="NoSpacing"/>
      </w:pPr>
    </w:p>
    <w:p w14:paraId="287CAEBC" w14:textId="77777777" w:rsidR="00A61FA0" w:rsidRDefault="00A61FA0" w:rsidP="00A61FA0">
      <w:pPr>
        <w:pStyle w:val="NoSpacing"/>
      </w:pPr>
    </w:p>
    <w:p w14:paraId="524833E5" w14:textId="77777777" w:rsidR="00A61FA0" w:rsidRDefault="00A61FA0" w:rsidP="00A61FA0">
      <w:pPr>
        <w:pStyle w:val="NoSpacing"/>
      </w:pPr>
      <w:r>
        <w:t>12 Jan.1422</w:t>
      </w:r>
      <w:r>
        <w:tab/>
        <w:t>He was elected a Constable.</w:t>
      </w:r>
    </w:p>
    <w:p w14:paraId="36FBAA9D" w14:textId="77777777" w:rsidR="00A61FA0" w:rsidRDefault="00A61FA0" w:rsidP="00A61FA0">
      <w:pPr>
        <w:pStyle w:val="NoSpacing"/>
        <w:rPr>
          <w:rFonts w:eastAsia="Times New Roman"/>
        </w:rPr>
      </w:pPr>
      <w:r>
        <w:tab/>
      </w:r>
      <w:r>
        <w:tab/>
      </w:r>
      <w:r>
        <w:rPr>
          <w:rFonts w:eastAsia="Times New Roman"/>
        </w:rPr>
        <w:t>(“The Government of London and its relations with the Crown 1400-1450” by</w:t>
      </w:r>
    </w:p>
    <w:p w14:paraId="6FCD1B61" w14:textId="77777777" w:rsidR="00A61FA0" w:rsidRDefault="00A61FA0" w:rsidP="00A61FA0">
      <w:pPr>
        <w:pStyle w:val="NoSpacing"/>
        <w:ind w:left="1440"/>
        <w:rPr>
          <w:rFonts w:eastAsia="Times New Roman"/>
        </w:rPr>
      </w:pPr>
      <w:r>
        <w:rPr>
          <w:rFonts w:eastAsia="Times New Roman"/>
        </w:rPr>
        <w:t xml:space="preserve"> Caroline M. Barron: Thesis presented for the degree of Doctor of Philosophy in the University of London, January 1970 p.547)</w:t>
      </w:r>
    </w:p>
    <w:p w14:paraId="2AA049FB" w14:textId="77777777" w:rsidR="00A61FA0" w:rsidRDefault="00A61FA0" w:rsidP="00A61FA0">
      <w:pPr>
        <w:pStyle w:val="NoSpacing"/>
        <w:rPr>
          <w:rFonts w:eastAsia="Times New Roman"/>
        </w:rPr>
      </w:pPr>
    </w:p>
    <w:p w14:paraId="6242F1D5" w14:textId="77777777" w:rsidR="00A61FA0" w:rsidRDefault="00A61FA0" w:rsidP="00A61FA0">
      <w:pPr>
        <w:pStyle w:val="NoSpacing"/>
        <w:rPr>
          <w:rFonts w:eastAsia="Times New Roman"/>
        </w:rPr>
      </w:pPr>
    </w:p>
    <w:p w14:paraId="3D445571" w14:textId="77777777" w:rsidR="00A61FA0" w:rsidRDefault="00A61FA0" w:rsidP="00A61FA0">
      <w:pPr>
        <w:pStyle w:val="NoSpacing"/>
        <w:rPr>
          <w:rFonts w:eastAsia="Times New Roman"/>
        </w:rPr>
      </w:pPr>
      <w:r>
        <w:rPr>
          <w:rFonts w:eastAsia="Times New Roman"/>
        </w:rPr>
        <w:t>23 July 2023</w:t>
      </w:r>
    </w:p>
    <w:p w14:paraId="0AFFE4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00246" w14:textId="77777777" w:rsidR="00A61FA0" w:rsidRDefault="00A61FA0" w:rsidP="009139A6">
      <w:r>
        <w:separator/>
      </w:r>
    </w:p>
  </w:endnote>
  <w:endnote w:type="continuationSeparator" w:id="0">
    <w:p w14:paraId="620873DA" w14:textId="77777777" w:rsidR="00A61FA0" w:rsidRDefault="00A61F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7D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85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C1D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A022" w14:textId="77777777" w:rsidR="00A61FA0" w:rsidRDefault="00A61FA0" w:rsidP="009139A6">
      <w:r>
        <w:separator/>
      </w:r>
    </w:p>
  </w:footnote>
  <w:footnote w:type="continuationSeparator" w:id="0">
    <w:p w14:paraId="6FDC7468" w14:textId="77777777" w:rsidR="00A61FA0" w:rsidRDefault="00A61F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8F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D7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F4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FA0"/>
    <w:rsid w:val="000666E0"/>
    <w:rsid w:val="002510B7"/>
    <w:rsid w:val="005C130B"/>
    <w:rsid w:val="00826F5C"/>
    <w:rsid w:val="009139A6"/>
    <w:rsid w:val="009448BB"/>
    <w:rsid w:val="00947624"/>
    <w:rsid w:val="00A3176C"/>
    <w:rsid w:val="00A61FA0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82B11"/>
  <w15:chartTrackingRefBased/>
  <w15:docId w15:val="{6B1BAE4A-D002-4D96-8A1F-A77E60AA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2023-08-12T07:17:00Z</dcterms:created>
  <dcterms:modified xsi:type="dcterms:W3CDTF">2023-08-12T07:17:00Z</dcterms:modified>
</cp:coreProperties>
</file>